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DUTTON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Hope, Derbyshire. Husbandman.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Roger Palmer(q.v.) brought a plaint of debt against him, John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Sladhurste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Jakson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Hassop(q.v.),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Neweton</w:t>
      </w:r>
      <w:proofErr w:type="spellEnd"/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Castleton(q.v.),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Halom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Bradwall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Boun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129CE" w:rsidRDefault="003129CE" w:rsidP="003129C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April 2016</w:t>
      </w:r>
    </w:p>
    <w:p w:rsidR="006B2F86" w:rsidRPr="003129CE" w:rsidRDefault="003129C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129C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9CE" w:rsidRDefault="003129CE" w:rsidP="00E71FC3">
      <w:pPr>
        <w:spacing w:after="0" w:line="240" w:lineRule="auto"/>
      </w:pPr>
      <w:r>
        <w:separator/>
      </w:r>
    </w:p>
  </w:endnote>
  <w:endnote w:type="continuationSeparator" w:id="0">
    <w:p w:rsidR="003129CE" w:rsidRDefault="003129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9CE" w:rsidRDefault="003129CE" w:rsidP="00E71FC3">
      <w:pPr>
        <w:spacing w:after="0" w:line="240" w:lineRule="auto"/>
      </w:pPr>
      <w:r>
        <w:separator/>
      </w:r>
    </w:p>
  </w:footnote>
  <w:footnote w:type="continuationSeparator" w:id="0">
    <w:p w:rsidR="003129CE" w:rsidRDefault="003129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CE"/>
    <w:rsid w:val="003129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29E86B-24E8-4F41-A30C-AE5FBC2C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2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2016-05-28T13:12:00Z</dcterms:created>
  <dcterms:modified xsi:type="dcterms:W3CDTF">2016-05-28T13:13:00Z</dcterms:modified>
</cp:coreProperties>
</file>